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6B6" w:rsidRDefault="00B116B6" w:rsidP="00B116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SCHELTON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(fl.1419)</w:t>
      </w:r>
    </w:p>
    <w:p w:rsidR="00B116B6" w:rsidRDefault="00B116B6" w:rsidP="00B116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16B6" w:rsidRDefault="00B116B6" w:rsidP="00B116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16B6" w:rsidRDefault="00B116B6" w:rsidP="00B116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Eccleshall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B116B6" w:rsidRDefault="00B116B6" w:rsidP="00B116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Staffordshire, into lands of the late Thomas de Bromley(q.v.).</w:t>
      </w:r>
    </w:p>
    <w:p w:rsidR="00B116B6" w:rsidRDefault="00B116B6" w:rsidP="00B116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21-172)</w:t>
      </w:r>
    </w:p>
    <w:p w:rsidR="00B116B6" w:rsidRDefault="00B116B6" w:rsidP="00B116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16B6" w:rsidRDefault="00B116B6" w:rsidP="00B116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116B6" w:rsidRDefault="00B116B6" w:rsidP="00B116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December 2015</w:t>
      </w:r>
    </w:p>
    <w:sectPr w:rsidR="00DD5B8A" w:rsidRPr="00B116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6B6" w:rsidRDefault="00B116B6" w:rsidP="00564E3C">
      <w:pPr>
        <w:spacing w:after="0" w:line="240" w:lineRule="auto"/>
      </w:pPr>
      <w:r>
        <w:separator/>
      </w:r>
    </w:p>
  </w:endnote>
  <w:endnote w:type="continuationSeparator" w:id="0">
    <w:p w:rsidR="00B116B6" w:rsidRDefault="00B116B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116B6">
      <w:rPr>
        <w:rFonts w:ascii="Times New Roman" w:hAnsi="Times New Roman" w:cs="Times New Roman"/>
        <w:noProof/>
        <w:sz w:val="24"/>
        <w:szCs w:val="24"/>
      </w:rPr>
      <w:t>27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6B6" w:rsidRDefault="00B116B6" w:rsidP="00564E3C">
      <w:pPr>
        <w:spacing w:after="0" w:line="240" w:lineRule="auto"/>
      </w:pPr>
      <w:r>
        <w:separator/>
      </w:r>
    </w:p>
  </w:footnote>
  <w:footnote w:type="continuationSeparator" w:id="0">
    <w:p w:rsidR="00B116B6" w:rsidRDefault="00B116B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6B6"/>
    <w:rsid w:val="00372DC6"/>
    <w:rsid w:val="00564E3C"/>
    <w:rsid w:val="0064591D"/>
    <w:rsid w:val="00B116B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30027"/>
  <w15:chartTrackingRefBased/>
  <w15:docId w15:val="{B9D78663-39A2-448A-B4B5-B542DFFA1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2015-12-27T19:56:00Z</dcterms:created>
  <dcterms:modified xsi:type="dcterms:W3CDTF">2015-12-27T19:57:00Z</dcterms:modified>
</cp:coreProperties>
</file>